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07" w:rsidRPr="005E53A8" w:rsidRDefault="007F6707" w:rsidP="005E53A8">
      <w:pPr>
        <w:widowControl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bookmarkStart w:id="0" w:name="_GoBack"/>
      <w:bookmarkEnd w:id="0"/>
      <w:r w:rsidRPr="005E53A8">
        <w:rPr>
          <w:rFonts w:ascii="方正小标宋简体" w:eastAsia="方正小标宋简体" w:hAnsi="宋体" w:cs="宋体" w:hint="eastAsia"/>
          <w:kern w:val="0"/>
          <w:sz w:val="44"/>
          <w:szCs w:val="44"/>
        </w:rPr>
        <w:t>福州大学制度汇编目录表</w:t>
      </w:r>
    </w:p>
    <w:p w:rsidR="007F6707" w:rsidRPr="005E53A8" w:rsidRDefault="007F6707" w:rsidP="005E53A8">
      <w:pPr>
        <w:widowControl/>
        <w:rPr>
          <w:rFonts w:ascii="宋体" w:cs="宋体"/>
          <w:kern w:val="0"/>
          <w:sz w:val="28"/>
          <w:szCs w:val="28"/>
        </w:rPr>
      </w:pPr>
      <w:r w:rsidRPr="005E53A8">
        <w:rPr>
          <w:rFonts w:ascii="宋体" w:hAnsi="宋体" w:cs="宋体" w:hint="eastAsia"/>
          <w:kern w:val="0"/>
          <w:sz w:val="28"/>
          <w:szCs w:val="28"/>
        </w:rPr>
        <w:t>单位：</w:t>
      </w:r>
      <w:r w:rsidRPr="005E53A8">
        <w:rPr>
          <w:rFonts w:ascii="宋体" w:hAnsi="宋体" w:cs="宋体"/>
          <w:kern w:val="0"/>
          <w:sz w:val="28"/>
          <w:szCs w:val="28"/>
        </w:rPr>
        <w:t xml:space="preserve">     </w:t>
      </w:r>
      <w:r w:rsidRPr="005E53A8">
        <w:rPr>
          <w:rFonts w:ascii="宋体" w:hAnsi="宋体" w:cs="宋体" w:hint="eastAsia"/>
          <w:kern w:val="0"/>
          <w:sz w:val="28"/>
          <w:szCs w:val="28"/>
        </w:rPr>
        <w:t>（单位印章）</w:t>
      </w:r>
    </w:p>
    <w:tbl>
      <w:tblPr>
        <w:tblW w:w="0" w:type="auto"/>
        <w:jc w:val="center"/>
        <w:tblLook w:val="00A0"/>
      </w:tblPr>
      <w:tblGrid>
        <w:gridCol w:w="981"/>
        <w:gridCol w:w="1325"/>
        <w:gridCol w:w="847"/>
        <w:gridCol w:w="4120"/>
        <w:gridCol w:w="2581"/>
      </w:tblGrid>
      <w:tr w:rsidR="007F6707" w:rsidRPr="00306F72" w:rsidTr="005E53A8">
        <w:trPr>
          <w:trHeight w:val="312"/>
          <w:jc w:val="center"/>
        </w:trPr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E53A8">
              <w:rPr>
                <w:rFonts w:ascii="宋体" w:hAnsi="宋体" w:cs="宋体" w:hint="eastAsia"/>
                <w:kern w:val="0"/>
                <w:sz w:val="24"/>
                <w:szCs w:val="24"/>
              </w:rPr>
              <w:t>类</w:t>
            </w:r>
            <w:r w:rsidRPr="005E53A8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5E53A8">
              <w:rPr>
                <w:rFonts w:ascii="宋体" w:hAnsi="宋体" w:cs="宋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E53A8">
              <w:rPr>
                <w:rFonts w:ascii="宋体" w:hAnsi="宋体" w:cs="宋体" w:hint="eastAsia"/>
                <w:kern w:val="0"/>
                <w:sz w:val="28"/>
                <w:szCs w:val="28"/>
              </w:rPr>
              <w:t>序</w:t>
            </w:r>
          </w:p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E53A8">
              <w:rPr>
                <w:rFonts w:ascii="宋体" w:hAnsi="宋体" w:cs="宋体" w:hint="eastAsia"/>
                <w:kern w:val="0"/>
                <w:sz w:val="28"/>
                <w:szCs w:val="28"/>
              </w:rPr>
              <w:t>号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E53A8">
              <w:rPr>
                <w:rFonts w:ascii="宋体" w:hAnsi="宋体" w:cs="宋体" w:hint="eastAsia"/>
                <w:kern w:val="0"/>
                <w:sz w:val="28"/>
                <w:szCs w:val="28"/>
              </w:rPr>
              <w:t>规范性文件名称</w:t>
            </w:r>
          </w:p>
        </w:tc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E53A8">
              <w:rPr>
                <w:rFonts w:ascii="宋体" w:hAnsi="宋体" w:cs="宋体" w:hint="eastAsia"/>
                <w:kern w:val="0"/>
                <w:sz w:val="28"/>
                <w:szCs w:val="28"/>
              </w:rPr>
              <w:t>制定年份及文号</w:t>
            </w:r>
          </w:p>
        </w:tc>
      </w:tr>
      <w:tr w:rsidR="007F6707" w:rsidRPr="00306F72" w:rsidTr="005E53A8">
        <w:trPr>
          <w:trHeight w:val="312"/>
          <w:jc w:val="center"/>
        </w:trPr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5E53A8">
              <w:rPr>
                <w:rFonts w:ascii="宋体" w:hAnsi="宋体" w:cs="宋体" w:hint="eastAsia"/>
                <w:kern w:val="0"/>
                <w:sz w:val="24"/>
                <w:szCs w:val="24"/>
              </w:rPr>
              <w:t>原编入的规章制度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F6707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已</w:t>
            </w:r>
            <w:r w:rsidRPr="005E53A8">
              <w:rPr>
                <w:rFonts w:ascii="宋体" w:hAnsi="宋体" w:cs="宋体" w:hint="eastAsia"/>
                <w:kern w:val="0"/>
                <w:sz w:val="24"/>
                <w:szCs w:val="24"/>
              </w:rPr>
              <w:t>修订</w:t>
            </w:r>
          </w:p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需替换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已</w:t>
            </w:r>
            <w:r w:rsidRPr="005E53A8">
              <w:rPr>
                <w:rFonts w:ascii="宋体" w:hAnsi="宋体" w:cs="宋体" w:hint="eastAsia"/>
                <w:kern w:val="0"/>
                <w:sz w:val="24"/>
                <w:szCs w:val="24"/>
              </w:rPr>
              <w:t>废止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F6707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尚未</w:t>
            </w:r>
            <w:r w:rsidRPr="005E53A8">
              <w:rPr>
                <w:rFonts w:ascii="宋体" w:hAnsi="宋体" w:cs="宋体" w:hint="eastAsia"/>
                <w:kern w:val="0"/>
                <w:sz w:val="24"/>
                <w:szCs w:val="24"/>
              </w:rPr>
              <w:t>编入的其它</w:t>
            </w:r>
          </w:p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E53A8">
              <w:rPr>
                <w:rFonts w:ascii="宋体" w:hAnsi="宋体" w:cs="宋体" w:hint="eastAsia"/>
                <w:kern w:val="0"/>
                <w:sz w:val="24"/>
                <w:szCs w:val="24"/>
              </w:rPr>
              <w:t>规章制度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7F6707" w:rsidRPr="00306F72" w:rsidTr="005E53A8">
        <w:trPr>
          <w:trHeight w:val="695"/>
          <w:jc w:val="center"/>
        </w:trPr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707" w:rsidRPr="005E53A8" w:rsidRDefault="007F6707" w:rsidP="005E53A8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</w:tbl>
    <w:p w:rsidR="007F6707" w:rsidRPr="005E53A8" w:rsidRDefault="007F6707" w:rsidP="005E53A8">
      <w:pPr>
        <w:widowControl/>
        <w:rPr>
          <w:rFonts w:ascii="宋体" w:cs="宋体"/>
          <w:kern w:val="0"/>
          <w:sz w:val="28"/>
          <w:szCs w:val="28"/>
        </w:rPr>
      </w:pPr>
      <w:r w:rsidRPr="005E53A8">
        <w:rPr>
          <w:rFonts w:ascii="宋体" w:hAnsi="宋体" w:cs="宋体" w:hint="eastAsia"/>
          <w:kern w:val="0"/>
          <w:sz w:val="28"/>
          <w:szCs w:val="28"/>
        </w:rPr>
        <w:t>单位主要负责人签字：</w:t>
      </w:r>
      <w:r w:rsidRPr="005E53A8">
        <w:rPr>
          <w:rFonts w:ascii="宋体" w:hAnsi="宋体" w:cs="宋体"/>
          <w:kern w:val="0"/>
          <w:sz w:val="28"/>
          <w:szCs w:val="28"/>
        </w:rPr>
        <w:t xml:space="preserve">                        </w:t>
      </w:r>
      <w:r w:rsidRPr="005E53A8">
        <w:rPr>
          <w:rFonts w:ascii="宋体" w:hAnsi="宋体" w:cs="宋体" w:hint="eastAsia"/>
          <w:kern w:val="0"/>
          <w:sz w:val="28"/>
          <w:szCs w:val="28"/>
        </w:rPr>
        <w:t>日</w:t>
      </w:r>
      <w:r w:rsidRPr="005E53A8">
        <w:rPr>
          <w:rFonts w:ascii="宋体" w:hAnsi="宋体" w:cs="宋体"/>
          <w:kern w:val="0"/>
          <w:sz w:val="28"/>
          <w:szCs w:val="28"/>
        </w:rPr>
        <w:t xml:space="preserve">   </w:t>
      </w:r>
      <w:r w:rsidRPr="005E53A8">
        <w:rPr>
          <w:rFonts w:ascii="宋体" w:hAnsi="宋体" w:cs="宋体" w:hint="eastAsia"/>
          <w:kern w:val="0"/>
          <w:sz w:val="28"/>
          <w:szCs w:val="28"/>
        </w:rPr>
        <w:t>期：</w:t>
      </w:r>
      <w:r w:rsidRPr="005E53A8">
        <w:rPr>
          <w:rFonts w:ascii="宋体" w:hAnsi="宋体" w:cs="宋体"/>
          <w:kern w:val="0"/>
          <w:sz w:val="28"/>
          <w:szCs w:val="28"/>
        </w:rPr>
        <w:t xml:space="preserve">     </w:t>
      </w:r>
    </w:p>
    <w:p w:rsidR="007F6707" w:rsidRPr="005E53A8" w:rsidRDefault="007F6707"/>
    <w:sectPr w:rsidR="007F6707" w:rsidRPr="005E53A8" w:rsidSect="005E53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851" w:footer="96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707" w:rsidRDefault="007F6707" w:rsidP="005E53A8">
      <w:r>
        <w:separator/>
      </w:r>
    </w:p>
  </w:endnote>
  <w:endnote w:type="continuationSeparator" w:id="1">
    <w:p w:rsidR="007F6707" w:rsidRDefault="007F6707" w:rsidP="005E5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707" w:rsidRDefault="007F67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707" w:rsidRDefault="007F670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707" w:rsidRDefault="007F67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707" w:rsidRDefault="007F6707" w:rsidP="005E53A8">
      <w:r>
        <w:separator/>
      </w:r>
    </w:p>
  </w:footnote>
  <w:footnote w:type="continuationSeparator" w:id="1">
    <w:p w:rsidR="007F6707" w:rsidRDefault="007F6707" w:rsidP="005E5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707" w:rsidRDefault="007F67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707" w:rsidRDefault="007F6707" w:rsidP="00002DC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707" w:rsidRDefault="007F67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3A8"/>
    <w:rsid w:val="00002DCB"/>
    <w:rsid w:val="000042C1"/>
    <w:rsid w:val="00016F3C"/>
    <w:rsid w:val="00020D6A"/>
    <w:rsid w:val="00052715"/>
    <w:rsid w:val="00053553"/>
    <w:rsid w:val="000636B7"/>
    <w:rsid w:val="0008694F"/>
    <w:rsid w:val="00091FFF"/>
    <w:rsid w:val="0009786F"/>
    <w:rsid w:val="000D4F03"/>
    <w:rsid w:val="00104F74"/>
    <w:rsid w:val="00106474"/>
    <w:rsid w:val="00107257"/>
    <w:rsid w:val="00114977"/>
    <w:rsid w:val="001E1048"/>
    <w:rsid w:val="0020236A"/>
    <w:rsid w:val="00217A5F"/>
    <w:rsid w:val="00256DBE"/>
    <w:rsid w:val="00303B0A"/>
    <w:rsid w:val="00306F72"/>
    <w:rsid w:val="003111C6"/>
    <w:rsid w:val="00320E92"/>
    <w:rsid w:val="00321EC6"/>
    <w:rsid w:val="00337262"/>
    <w:rsid w:val="00350C53"/>
    <w:rsid w:val="00387119"/>
    <w:rsid w:val="003A249D"/>
    <w:rsid w:val="003C06A8"/>
    <w:rsid w:val="003D240A"/>
    <w:rsid w:val="00402399"/>
    <w:rsid w:val="00411573"/>
    <w:rsid w:val="004246E9"/>
    <w:rsid w:val="00490340"/>
    <w:rsid w:val="004B4A4B"/>
    <w:rsid w:val="00551886"/>
    <w:rsid w:val="005527E2"/>
    <w:rsid w:val="0059162D"/>
    <w:rsid w:val="0059379C"/>
    <w:rsid w:val="005D3B26"/>
    <w:rsid w:val="005E53A8"/>
    <w:rsid w:val="006374DD"/>
    <w:rsid w:val="006537C0"/>
    <w:rsid w:val="006569ED"/>
    <w:rsid w:val="006573CB"/>
    <w:rsid w:val="00661CE7"/>
    <w:rsid w:val="006803DE"/>
    <w:rsid w:val="0068680C"/>
    <w:rsid w:val="006B7DC9"/>
    <w:rsid w:val="00726C24"/>
    <w:rsid w:val="00755043"/>
    <w:rsid w:val="00793991"/>
    <w:rsid w:val="007948F0"/>
    <w:rsid w:val="007F6707"/>
    <w:rsid w:val="00804CEF"/>
    <w:rsid w:val="008278BE"/>
    <w:rsid w:val="00861509"/>
    <w:rsid w:val="00871972"/>
    <w:rsid w:val="00874F70"/>
    <w:rsid w:val="00886D2C"/>
    <w:rsid w:val="008D1457"/>
    <w:rsid w:val="008E3CD4"/>
    <w:rsid w:val="00901F67"/>
    <w:rsid w:val="00902C9D"/>
    <w:rsid w:val="00953B48"/>
    <w:rsid w:val="0098521D"/>
    <w:rsid w:val="009A059B"/>
    <w:rsid w:val="00A031A1"/>
    <w:rsid w:val="00A03903"/>
    <w:rsid w:val="00A21EC7"/>
    <w:rsid w:val="00A8681E"/>
    <w:rsid w:val="00A94136"/>
    <w:rsid w:val="00AC3A19"/>
    <w:rsid w:val="00AE1D43"/>
    <w:rsid w:val="00AE2404"/>
    <w:rsid w:val="00B63114"/>
    <w:rsid w:val="00B67973"/>
    <w:rsid w:val="00B73DE2"/>
    <w:rsid w:val="00B74336"/>
    <w:rsid w:val="00B80321"/>
    <w:rsid w:val="00BA2EBF"/>
    <w:rsid w:val="00BA6F9A"/>
    <w:rsid w:val="00C15F48"/>
    <w:rsid w:val="00C2282B"/>
    <w:rsid w:val="00C36B78"/>
    <w:rsid w:val="00C9584D"/>
    <w:rsid w:val="00CC3DD3"/>
    <w:rsid w:val="00CD30F6"/>
    <w:rsid w:val="00D0122F"/>
    <w:rsid w:val="00D608DB"/>
    <w:rsid w:val="00DA4EB5"/>
    <w:rsid w:val="00DC0E9B"/>
    <w:rsid w:val="00DC54B5"/>
    <w:rsid w:val="00DE3D8F"/>
    <w:rsid w:val="00DF6558"/>
    <w:rsid w:val="00EC6E17"/>
    <w:rsid w:val="00F126F6"/>
    <w:rsid w:val="00F133E7"/>
    <w:rsid w:val="00F306DD"/>
    <w:rsid w:val="00F529E9"/>
    <w:rsid w:val="00FC4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04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2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02DC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02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2DCB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05271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26F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31</Words>
  <Characters>183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福州大学制度汇编目录表</dc:title>
  <dc:subject/>
  <dc:creator>匿名用户</dc:creator>
  <cp:keywords/>
  <dc:description/>
  <cp:lastModifiedBy>匿名用户</cp:lastModifiedBy>
  <cp:revision>5</cp:revision>
  <cp:lastPrinted>2015-04-17T06:40:00Z</cp:lastPrinted>
  <dcterms:created xsi:type="dcterms:W3CDTF">2015-04-14T06:39:00Z</dcterms:created>
  <dcterms:modified xsi:type="dcterms:W3CDTF">2015-04-17T06:47:00Z</dcterms:modified>
</cp:coreProperties>
</file>